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8920" w14:textId="4AA0E36D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57E85309">
        <w:rPr>
          <w:rFonts w:cs="Arial"/>
        </w:rPr>
        <w:t xml:space="preserve">Številka: </w:t>
      </w:r>
      <w:r w:rsidR="00060DCF">
        <w:rPr>
          <w:rFonts w:cs="Arial"/>
        </w:rPr>
        <w:t>1</w:t>
      </w:r>
      <w:r w:rsidR="00B70AFF">
        <w:rPr>
          <w:rFonts w:cs="Arial"/>
        </w:rPr>
        <w:t>7</w:t>
      </w:r>
      <w:r w:rsidR="00060DCF">
        <w:rPr>
          <w:rFonts w:cs="Arial"/>
        </w:rPr>
        <w:t>0</w:t>
      </w:r>
      <w:r w:rsidR="005A5061">
        <w:rPr>
          <w:rFonts w:cs="Arial"/>
        </w:rPr>
        <w:t>.2025</w:t>
      </w: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557BCB36" w14:textId="7B885154" w:rsidR="007F23E7" w:rsidRDefault="00006DCA" w:rsidP="00783EF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</w:t>
      </w:r>
      <w:r w:rsidR="00747D7A">
        <w:rPr>
          <w:rFonts w:cs="Arial"/>
          <w:b/>
        </w:rPr>
        <w:t>KADRA</w:t>
      </w:r>
      <w:r w:rsidR="00D65AB1">
        <w:rPr>
          <w:rFonts w:cs="Arial"/>
          <w:b/>
        </w:rPr>
        <w:t xml:space="preserve"> </w:t>
      </w:r>
    </w:p>
    <w:p w14:paraId="230511DD" w14:textId="511444BE" w:rsidR="002B6DAB" w:rsidRDefault="002B6DAB" w:rsidP="00783EFB">
      <w:pPr>
        <w:jc w:val="center"/>
        <w:rPr>
          <w:rFonts w:cs="Arial"/>
          <w:b/>
        </w:rPr>
      </w:pPr>
    </w:p>
    <w:p w14:paraId="119E0538" w14:textId="77777777" w:rsidR="002B6DAB" w:rsidRPr="00783EFB" w:rsidRDefault="002B6DAB" w:rsidP="00783EFB">
      <w:pPr>
        <w:jc w:val="center"/>
        <w:rPr>
          <w:rFonts w:cs="Arial"/>
          <w:b/>
        </w:rPr>
      </w:pPr>
    </w:p>
    <w:tbl>
      <w:tblPr>
        <w:tblStyle w:val="Tabelamrea"/>
        <w:tblW w:w="13954" w:type="dxa"/>
        <w:tblInd w:w="38" w:type="dxa"/>
        <w:tblLook w:val="04A0" w:firstRow="1" w:lastRow="0" w:firstColumn="1" w:lastColumn="0" w:noHBand="0" w:noVBand="1"/>
      </w:tblPr>
      <w:tblGrid>
        <w:gridCol w:w="4248"/>
        <w:gridCol w:w="4913"/>
        <w:gridCol w:w="4793"/>
      </w:tblGrid>
      <w:tr w:rsidR="004B3340" w14:paraId="0917ED51" w14:textId="2450605B" w:rsidTr="004B3340">
        <w:tc>
          <w:tcPr>
            <w:tcW w:w="4248" w:type="dxa"/>
          </w:tcPr>
          <w:p w14:paraId="55E2178B" w14:textId="1037BF1B" w:rsidR="004B3340" w:rsidRPr="00102304" w:rsidRDefault="004B3340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 w:rsidRPr="00102304">
              <w:rPr>
                <w:rFonts w:cs="Arial"/>
                <w:b/>
              </w:rPr>
              <w:t>Oblika sodelovanja:</w:t>
            </w:r>
          </w:p>
          <w:p w14:paraId="5DAE1878" w14:textId="2D9CFA98" w:rsidR="004B3340" w:rsidRPr="00102304" w:rsidRDefault="004B3340" w:rsidP="00747D7A">
            <w:pPr>
              <w:tabs>
                <w:tab w:val="left" w:pos="1083"/>
              </w:tabs>
              <w:rPr>
                <w:rFonts w:cs="Arial"/>
                <w:b/>
              </w:rPr>
            </w:pPr>
          </w:p>
        </w:tc>
        <w:tc>
          <w:tcPr>
            <w:tcW w:w="4913" w:type="dxa"/>
          </w:tcPr>
          <w:p w14:paraId="7AED9FC9" w14:textId="7A46626C" w:rsidR="004B3340" w:rsidRPr="00102304" w:rsidRDefault="004B3340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 w:rsidRPr="00102304">
              <w:rPr>
                <w:rFonts w:cs="Arial"/>
                <w:b/>
              </w:rPr>
              <w:t>Ime in priimek nominiranega kadra:</w:t>
            </w:r>
          </w:p>
        </w:tc>
        <w:tc>
          <w:tcPr>
            <w:tcW w:w="4793" w:type="dxa"/>
          </w:tcPr>
          <w:p w14:paraId="3A8D5ABA" w14:textId="27504936" w:rsidR="004B3340" w:rsidRPr="00935A68" w:rsidRDefault="008E1F4B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  <w:b/>
              </w:rPr>
              <w:t>Z</w:t>
            </w:r>
            <w:r w:rsidRPr="00102304">
              <w:rPr>
                <w:rFonts w:cs="Arial"/>
                <w:b/>
              </w:rPr>
              <w:t>aposlitev</w:t>
            </w:r>
            <w:r w:rsidR="00172FCF" w:rsidRPr="00060DCF">
              <w:rPr>
                <w:rFonts w:cs="Arial"/>
              </w:rPr>
              <w:t xml:space="preserve"> </w:t>
            </w:r>
            <w:r w:rsidR="00172FCF">
              <w:rPr>
                <w:rFonts w:cs="Arial"/>
              </w:rPr>
              <w:t>(n</w:t>
            </w:r>
            <w:r w:rsidR="00172FCF" w:rsidRPr="00060DCF">
              <w:rPr>
                <w:rFonts w:cs="Arial"/>
              </w:rPr>
              <w:t xml:space="preserve">aziv sodelujočega podjetja pri katerem je oseba zaposlena </w:t>
            </w:r>
            <w:r w:rsidR="00172FCF" w:rsidRPr="00060DCF">
              <w:rPr>
                <w:rFonts w:cs="Arial"/>
                <w:b/>
                <w:bCs/>
                <w:u w:val="single"/>
              </w:rPr>
              <w:t>ter</w:t>
            </w:r>
            <w:r w:rsidR="00172FCF" w:rsidRPr="00060DCF">
              <w:rPr>
                <w:rFonts w:cs="Arial"/>
              </w:rPr>
              <w:t xml:space="preserve"> navedba ali je oseba zaposlena pri ponudniku, </w:t>
            </w:r>
            <w:proofErr w:type="spellStart"/>
            <w:r w:rsidR="00172FCF" w:rsidRPr="00060DCF">
              <w:rPr>
                <w:rFonts w:cs="Arial"/>
              </w:rPr>
              <w:t>soponudniku</w:t>
            </w:r>
            <w:proofErr w:type="spellEnd"/>
            <w:r w:rsidR="00172FCF" w:rsidRPr="00060DCF">
              <w:rPr>
                <w:rFonts w:cs="Arial"/>
              </w:rPr>
              <w:t xml:space="preserve"> ali podizvajalcu</w:t>
            </w:r>
            <w:r w:rsidR="00935A68">
              <w:rPr>
                <w:rFonts w:cs="Arial"/>
              </w:rPr>
              <w:t>)</w:t>
            </w:r>
            <w:r w:rsidR="00172FCF" w:rsidRPr="00060DCF">
              <w:rPr>
                <w:rFonts w:cs="Arial"/>
              </w:rPr>
              <w:t>:</w:t>
            </w:r>
          </w:p>
        </w:tc>
      </w:tr>
      <w:tr w:rsidR="004B3340" w14:paraId="7F25BBDD" w14:textId="6570A636" w:rsidTr="0038681F">
        <w:trPr>
          <w:trHeight w:val="750"/>
        </w:trPr>
        <w:tc>
          <w:tcPr>
            <w:tcW w:w="4248" w:type="dxa"/>
          </w:tcPr>
          <w:p w14:paraId="41B4DF9F" w14:textId="23E8F810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Vodja projekta</w:t>
            </w:r>
          </w:p>
          <w:p w14:paraId="52B68790" w14:textId="095366D7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(SKLOP 1)</w:t>
            </w:r>
          </w:p>
        </w:tc>
        <w:tc>
          <w:tcPr>
            <w:tcW w:w="4913" w:type="dxa"/>
          </w:tcPr>
          <w:p w14:paraId="3F7B7AE0" w14:textId="77777777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793" w:type="dxa"/>
          </w:tcPr>
          <w:p w14:paraId="2DA54AD9" w14:textId="77777777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4B3340" w14:paraId="514B80F6" w14:textId="1FE7E90F" w:rsidTr="009E78F1">
        <w:trPr>
          <w:trHeight w:val="705"/>
        </w:trPr>
        <w:tc>
          <w:tcPr>
            <w:tcW w:w="4248" w:type="dxa"/>
          </w:tcPr>
          <w:p w14:paraId="60FB35A1" w14:textId="77777777" w:rsidR="004B3340" w:rsidRDefault="004B3340" w:rsidP="004A2509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Vodja projekta</w:t>
            </w:r>
          </w:p>
          <w:p w14:paraId="7F252DFA" w14:textId="477E5DC0" w:rsidR="004B3340" w:rsidRPr="00CC2DC8" w:rsidRDefault="004B3340" w:rsidP="004A2509">
            <w:pPr>
              <w:tabs>
                <w:tab w:val="left" w:pos="1083"/>
              </w:tabs>
              <w:rPr>
                <w:rFonts w:cs="Arial"/>
                <w:bCs/>
              </w:rPr>
            </w:pPr>
            <w:r>
              <w:rPr>
                <w:rFonts w:cs="Arial"/>
              </w:rPr>
              <w:t xml:space="preserve">(SKLOP 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>)</w:t>
            </w:r>
          </w:p>
        </w:tc>
        <w:tc>
          <w:tcPr>
            <w:tcW w:w="4913" w:type="dxa"/>
          </w:tcPr>
          <w:p w14:paraId="5061C190" w14:textId="77777777" w:rsidR="004B3340" w:rsidRDefault="004B3340" w:rsidP="004A2509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793" w:type="dxa"/>
          </w:tcPr>
          <w:p w14:paraId="1EE4AA0F" w14:textId="77777777" w:rsidR="004B3340" w:rsidRDefault="004B3340" w:rsidP="004A2509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4B3340" w14:paraId="3E236957" w14:textId="3C2AA821" w:rsidTr="004B3340">
        <w:tc>
          <w:tcPr>
            <w:tcW w:w="4248" w:type="dxa"/>
          </w:tcPr>
          <w:p w14:paraId="326B60D1" w14:textId="57DF1CA7" w:rsidR="004B3340" w:rsidRPr="008461E3" w:rsidRDefault="004B3340" w:rsidP="00357314">
            <w:pPr>
              <w:tabs>
                <w:tab w:val="left" w:pos="1083"/>
              </w:tabs>
              <w:rPr>
                <w:rFonts w:cs="Arial"/>
                <w:bCs/>
              </w:rPr>
            </w:pPr>
            <w:r w:rsidRPr="008461E3">
              <w:rPr>
                <w:rFonts w:cs="Arial"/>
                <w:bCs/>
              </w:rPr>
              <w:t xml:space="preserve">Strokovnjak za medijsko planiranje </w:t>
            </w:r>
            <w:r w:rsidRPr="008461E3">
              <w:rPr>
                <w:rFonts w:cs="Arial"/>
                <w:bCs/>
              </w:rPr>
              <w:br/>
            </w:r>
            <w:r w:rsidRPr="00D20289">
              <w:rPr>
                <w:rFonts w:cs="Arial"/>
                <w:bCs/>
              </w:rPr>
              <w:t>(SKLOP 1)</w:t>
            </w:r>
          </w:p>
          <w:p w14:paraId="02370CB6" w14:textId="24BAEEE4" w:rsidR="004B3340" w:rsidRPr="008461E3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913" w:type="dxa"/>
          </w:tcPr>
          <w:p w14:paraId="14EF5F30" w14:textId="77777777" w:rsidR="004B3340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793" w:type="dxa"/>
          </w:tcPr>
          <w:p w14:paraId="4B80D3C1" w14:textId="77777777" w:rsidR="004B3340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4B3340" w14:paraId="63956F5F" w14:textId="516306F7" w:rsidTr="004B3340">
        <w:tc>
          <w:tcPr>
            <w:tcW w:w="4248" w:type="dxa"/>
          </w:tcPr>
          <w:p w14:paraId="58894222" w14:textId="6029A622" w:rsidR="004B3340" w:rsidRPr="008461E3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  <w:r w:rsidRPr="008461E3">
              <w:rPr>
                <w:rFonts w:cs="Arial"/>
              </w:rPr>
              <w:t>Strokovnjak za medijsko planiranje na družbenih omrežjih in ostalih digitalnih medijih</w:t>
            </w:r>
            <w:r w:rsidRPr="008461E3">
              <w:rPr>
                <w:rFonts w:cs="Arial"/>
              </w:rPr>
              <w:br/>
            </w:r>
            <w:r w:rsidRPr="00D20289">
              <w:rPr>
                <w:rFonts w:cs="Arial"/>
              </w:rPr>
              <w:t>(SKLOP 2)</w:t>
            </w:r>
          </w:p>
          <w:p w14:paraId="7879960C" w14:textId="23C50623" w:rsidR="004B3340" w:rsidRPr="008461E3" w:rsidRDefault="004B3340" w:rsidP="00357314">
            <w:pPr>
              <w:tabs>
                <w:tab w:val="left" w:pos="1083"/>
              </w:tabs>
              <w:rPr>
                <w:rFonts w:cs="Arial"/>
                <w:bCs/>
              </w:rPr>
            </w:pPr>
          </w:p>
        </w:tc>
        <w:tc>
          <w:tcPr>
            <w:tcW w:w="4913" w:type="dxa"/>
          </w:tcPr>
          <w:p w14:paraId="6B7E33C8" w14:textId="77777777" w:rsidR="004B3340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793" w:type="dxa"/>
          </w:tcPr>
          <w:p w14:paraId="5F0F1E86" w14:textId="77777777" w:rsidR="004B3340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4FAD4787" w14:textId="1892E2BD" w:rsidR="008461E3" w:rsidRDefault="008461E3" w:rsidP="008461E3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</w:t>
      </w:r>
      <w:r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>
        <w:rPr>
          <w:rFonts w:cs="Arial"/>
          <w:i/>
        </w:rPr>
        <w:t xml:space="preserve"> </w:t>
      </w:r>
    </w:p>
    <w:p w14:paraId="7BFA63D9" w14:textId="77777777" w:rsidR="00333F30" w:rsidRDefault="00333F30" w:rsidP="00E71F4F">
      <w:pPr>
        <w:rPr>
          <w:rFonts w:cs="Arial"/>
        </w:rPr>
      </w:pPr>
    </w:p>
    <w:p w14:paraId="000EFD5B" w14:textId="7E303075" w:rsidR="00834215" w:rsidRDefault="00834215" w:rsidP="00E50DC5">
      <w:pPr>
        <w:jc w:val="both"/>
        <w:rPr>
          <w:rFonts w:cs="Arial"/>
        </w:rPr>
      </w:pPr>
    </w:p>
    <w:p w14:paraId="19BFF7A9" w14:textId="3FC94F40" w:rsidR="002B6DAB" w:rsidRDefault="002B6DAB" w:rsidP="00E50DC5">
      <w:pPr>
        <w:jc w:val="both"/>
        <w:rPr>
          <w:rFonts w:cs="Arial"/>
        </w:rPr>
      </w:pPr>
    </w:p>
    <w:p w14:paraId="03BC8E70" w14:textId="5FA9C85D" w:rsidR="00E50DC5" w:rsidRPr="00E85432" w:rsidRDefault="00DD500B" w:rsidP="00E50DC5">
      <w:pPr>
        <w:jc w:val="both"/>
        <w:rPr>
          <w:rFonts w:cs="Arial"/>
        </w:rPr>
      </w:pPr>
      <w:r>
        <w:rPr>
          <w:rFonts w:cs="Arial"/>
        </w:rPr>
        <w:t xml:space="preserve">                </w:t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>
        <w:rPr>
          <w:rFonts w:cs="Arial"/>
        </w:rPr>
        <w:tab/>
      </w:r>
      <w:r w:rsidR="0038681F">
        <w:rPr>
          <w:rFonts w:cs="Arial"/>
        </w:rPr>
        <w:t xml:space="preserve">                                        </w:t>
      </w:r>
      <w:r>
        <w:rPr>
          <w:rFonts w:cs="Arial"/>
        </w:rPr>
        <w:t xml:space="preserve">                        </w:t>
      </w:r>
      <w:r w:rsidR="00E50DC5" w:rsidRPr="00E85432">
        <w:rPr>
          <w:rFonts w:cs="Arial"/>
        </w:rPr>
        <w:t>___</w:t>
      </w:r>
      <w:r w:rsidR="00E50DC5">
        <w:rPr>
          <w:rFonts w:cs="Arial"/>
        </w:rPr>
        <w:t>__</w:t>
      </w:r>
      <w:r w:rsidR="00E50DC5" w:rsidRPr="00E85432">
        <w:rPr>
          <w:rFonts w:cs="Arial"/>
        </w:rPr>
        <w:t>_________________________</w:t>
      </w:r>
    </w:p>
    <w:p w14:paraId="059D79BA" w14:textId="1AAF01A2" w:rsidR="00287D0C" w:rsidRPr="00D64995" w:rsidRDefault="006B3F31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DD500B">
        <w:rPr>
          <w:rFonts w:cs="Arial"/>
        </w:rPr>
        <w:t xml:space="preserve">                                                                        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sectPr w:rsidR="00287D0C" w:rsidRPr="00D64995" w:rsidSect="004B3340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A5454" w14:textId="77777777" w:rsidR="00965514" w:rsidRDefault="00965514">
      <w:r>
        <w:separator/>
      </w:r>
    </w:p>
  </w:endnote>
  <w:endnote w:type="continuationSeparator" w:id="0">
    <w:p w14:paraId="6AB470D9" w14:textId="77777777" w:rsidR="00965514" w:rsidRDefault="0096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6699729E" w14:textId="77777777" w:rsidTr="2B308524">
      <w:trPr>
        <w:trHeight w:val="300"/>
      </w:trPr>
      <w:tc>
        <w:tcPr>
          <w:tcW w:w="3020" w:type="dxa"/>
        </w:tcPr>
        <w:p w14:paraId="49B77D09" w14:textId="13AF9112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43CAAE12" w14:textId="484FEA90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0AEEC4A2" w14:textId="19495B43" w:rsidR="2B308524" w:rsidRDefault="2B308524" w:rsidP="2B308524">
          <w:pPr>
            <w:ind w:right="-115"/>
            <w:jc w:val="right"/>
          </w:pPr>
        </w:p>
      </w:tc>
    </w:tr>
  </w:tbl>
  <w:p w14:paraId="67157823" w14:textId="4F299CB8" w:rsidR="2B308524" w:rsidRDefault="2B308524" w:rsidP="2B3085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1B5C4" w14:textId="18916BB6" w:rsidR="00F617DB" w:rsidRPr="00F617DB" w:rsidRDefault="00F617DB">
    <w:pPr>
      <w:pStyle w:val="Noga"/>
      <w:jc w:val="right"/>
      <w:rPr>
        <w:rFonts w:ascii="Arial" w:hAnsi="Arial" w:cs="Arial"/>
        <w:sz w:val="22"/>
        <w:szCs w:val="22"/>
      </w:rPr>
    </w:pPr>
  </w:p>
  <w:tbl>
    <w:tblPr>
      <w:tblW w:w="13996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391"/>
    </w:tblGrid>
    <w:tr w:rsidR="00810EC4" w:rsidRPr="00A1445A" w14:paraId="0735F276" w14:textId="77777777" w:rsidTr="00DD500B">
      <w:tc>
        <w:tcPr>
          <w:tcW w:w="4605" w:type="dxa"/>
          <w:shd w:val="clear" w:color="auto" w:fill="auto"/>
        </w:tcPr>
        <w:p w14:paraId="0233C3D5" w14:textId="67DB06A9" w:rsidR="00810EC4" w:rsidRPr="005A785E" w:rsidRDefault="00DD500B" w:rsidP="00810EC4">
          <w:pPr>
            <w:rPr>
              <w:noProof/>
            </w:rPr>
          </w:pPr>
          <w:r>
            <w:rPr>
              <w:noProof/>
            </w:rPr>
            <w:t xml:space="preserve"> </w:t>
          </w:r>
        </w:p>
      </w:tc>
      <w:tc>
        <w:tcPr>
          <w:tcW w:w="9391" w:type="dxa"/>
          <w:shd w:val="clear" w:color="auto" w:fill="auto"/>
        </w:tcPr>
        <w:p w14:paraId="16EC6D9E" w14:textId="77777777" w:rsidR="00810EC4" w:rsidRPr="00A1445A" w:rsidRDefault="00810EC4" w:rsidP="00810EC4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3BA35BDB" wp14:editId="0507A2E0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0C21ECF" w14:textId="77777777" w:rsidR="001644E1" w:rsidRDefault="001644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7583E" w14:textId="77777777" w:rsidR="00965514" w:rsidRDefault="00965514">
      <w:r>
        <w:separator/>
      </w:r>
    </w:p>
  </w:footnote>
  <w:footnote w:type="continuationSeparator" w:id="0">
    <w:p w14:paraId="1BB4DBC2" w14:textId="77777777" w:rsidR="00965514" w:rsidRDefault="00965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700D05B3" w14:textId="77777777" w:rsidTr="2B308524">
      <w:trPr>
        <w:trHeight w:val="300"/>
      </w:trPr>
      <w:tc>
        <w:tcPr>
          <w:tcW w:w="3020" w:type="dxa"/>
        </w:tcPr>
        <w:p w14:paraId="2EEF3754" w14:textId="57B52C17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5BF3187F" w14:textId="6108A364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118C08D8" w14:textId="7DFEB355" w:rsidR="2B308524" w:rsidRDefault="2B308524" w:rsidP="2B308524">
          <w:pPr>
            <w:ind w:right="-115"/>
            <w:jc w:val="right"/>
          </w:pPr>
        </w:p>
      </w:tc>
    </w:tr>
  </w:tbl>
  <w:p w14:paraId="567601FA" w14:textId="55053580" w:rsidR="2B308524" w:rsidRDefault="2B3085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854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8397"/>
    </w:tblGrid>
    <w:tr w:rsidR="001644E1" w:rsidRPr="00A1445A" w14:paraId="3D805C03" w14:textId="77777777" w:rsidTr="0038681F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A9E2972" w14:textId="7E671BF8" w:rsidR="001644E1" w:rsidRPr="00C0552D" w:rsidRDefault="00810EC4" w:rsidP="001644E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3B30F692" wp14:editId="22732E3F">
                <wp:extent cx="1281325" cy="483958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6583" cy="4934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0A8C5CB" w14:textId="77777777" w:rsidR="001644E1" w:rsidRPr="00A1445A" w:rsidRDefault="001644E1" w:rsidP="001644E1">
          <w:pPr>
            <w:jc w:val="center"/>
            <w:rPr>
              <w:rFonts w:cs="Arial"/>
              <w:color w:val="000000"/>
            </w:rPr>
          </w:pPr>
        </w:p>
      </w:tc>
      <w:tc>
        <w:tcPr>
          <w:tcW w:w="8397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5B8CC3F" w14:textId="09AC50B7" w:rsidR="001644E1" w:rsidRPr="00A1445A" w:rsidRDefault="0038681F" w:rsidP="001644E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 xml:space="preserve">     </w:t>
          </w:r>
        </w:p>
      </w:tc>
    </w:tr>
    <w:tr w:rsidR="001644E1" w:rsidRPr="00703B8F" w14:paraId="6FE4C326" w14:textId="77777777" w:rsidTr="0038681F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056B1BD" w14:textId="0B65396B" w:rsidR="001644E1" w:rsidRPr="00D20ADE" w:rsidRDefault="00BB339B" w:rsidP="001644E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0" w:name="_Hlk103326709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8ED608D" w14:textId="77777777" w:rsidR="001644E1" w:rsidRPr="00D20ADE" w:rsidRDefault="001644E1" w:rsidP="001644E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8397" w:type="dxa"/>
          <w:tcBorders>
            <w:top w:val="single" w:sz="4" w:space="0" w:color="auto"/>
          </w:tcBorders>
          <w:shd w:val="clear" w:color="auto" w:fill="auto"/>
        </w:tcPr>
        <w:p w14:paraId="659DC03D" w14:textId="6422F83F" w:rsidR="001644E1" w:rsidRPr="00D20ADE" w:rsidRDefault="001644E1" w:rsidP="00B95A77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B95A77">
            <w:rPr>
              <w:rFonts w:cs="Arial"/>
              <w:sz w:val="16"/>
              <w:szCs w:val="16"/>
            </w:rPr>
            <w:t>6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0"/>
  </w:tbl>
  <w:p w14:paraId="1BA4E938" w14:textId="77777777" w:rsidR="001644E1" w:rsidRDefault="001644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0688734">
    <w:abstractNumId w:val="1"/>
  </w:num>
  <w:num w:numId="2" w16cid:durableId="70545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349C"/>
    <w:rsid w:val="00036A6D"/>
    <w:rsid w:val="000412BC"/>
    <w:rsid w:val="00041EB9"/>
    <w:rsid w:val="00042D0E"/>
    <w:rsid w:val="00046CE2"/>
    <w:rsid w:val="0005065F"/>
    <w:rsid w:val="000576FB"/>
    <w:rsid w:val="00060DCF"/>
    <w:rsid w:val="0009330D"/>
    <w:rsid w:val="00096243"/>
    <w:rsid w:val="00096591"/>
    <w:rsid w:val="00096BE4"/>
    <w:rsid w:val="0009708B"/>
    <w:rsid w:val="000B0DD3"/>
    <w:rsid w:val="000C23A5"/>
    <w:rsid w:val="000C4583"/>
    <w:rsid w:val="000D75B7"/>
    <w:rsid w:val="000D76C2"/>
    <w:rsid w:val="000E1875"/>
    <w:rsid w:val="000E41E1"/>
    <w:rsid w:val="000E48F5"/>
    <w:rsid w:val="000E7050"/>
    <w:rsid w:val="000F6DA7"/>
    <w:rsid w:val="00101B68"/>
    <w:rsid w:val="00102304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71BE2"/>
    <w:rsid w:val="0017296F"/>
    <w:rsid w:val="00172FCF"/>
    <w:rsid w:val="00174BFE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4CA5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771B"/>
    <w:rsid w:val="002A6A46"/>
    <w:rsid w:val="002B111E"/>
    <w:rsid w:val="002B28E0"/>
    <w:rsid w:val="002B5941"/>
    <w:rsid w:val="002B6DAB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57314"/>
    <w:rsid w:val="00367250"/>
    <w:rsid w:val="00370866"/>
    <w:rsid w:val="0037231D"/>
    <w:rsid w:val="0038681F"/>
    <w:rsid w:val="003908F3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2509"/>
    <w:rsid w:val="004A5DA1"/>
    <w:rsid w:val="004B065E"/>
    <w:rsid w:val="004B27A3"/>
    <w:rsid w:val="004B3340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53D9"/>
    <w:rsid w:val="005770ED"/>
    <w:rsid w:val="0058399F"/>
    <w:rsid w:val="00587665"/>
    <w:rsid w:val="0059088D"/>
    <w:rsid w:val="005A5061"/>
    <w:rsid w:val="005A5A1C"/>
    <w:rsid w:val="005A785E"/>
    <w:rsid w:val="005B0BE2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3510"/>
    <w:rsid w:val="006163B7"/>
    <w:rsid w:val="00622A79"/>
    <w:rsid w:val="006315C1"/>
    <w:rsid w:val="0065152F"/>
    <w:rsid w:val="006515DD"/>
    <w:rsid w:val="00652A2B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4EFA"/>
    <w:rsid w:val="00741DF3"/>
    <w:rsid w:val="00743912"/>
    <w:rsid w:val="00747D7A"/>
    <w:rsid w:val="00767A5A"/>
    <w:rsid w:val="00780396"/>
    <w:rsid w:val="0078319E"/>
    <w:rsid w:val="00783525"/>
    <w:rsid w:val="00783EFB"/>
    <w:rsid w:val="0078751F"/>
    <w:rsid w:val="00787607"/>
    <w:rsid w:val="007A4970"/>
    <w:rsid w:val="007B6EEE"/>
    <w:rsid w:val="007D302C"/>
    <w:rsid w:val="007D4174"/>
    <w:rsid w:val="007D7121"/>
    <w:rsid w:val="007E0866"/>
    <w:rsid w:val="007E31E3"/>
    <w:rsid w:val="007E4B22"/>
    <w:rsid w:val="007F23E7"/>
    <w:rsid w:val="007F3757"/>
    <w:rsid w:val="007F4AC2"/>
    <w:rsid w:val="008060F4"/>
    <w:rsid w:val="00810EC4"/>
    <w:rsid w:val="00814D34"/>
    <w:rsid w:val="008155E7"/>
    <w:rsid w:val="00824D1D"/>
    <w:rsid w:val="00832CC9"/>
    <w:rsid w:val="00833AC6"/>
    <w:rsid w:val="00834215"/>
    <w:rsid w:val="00843739"/>
    <w:rsid w:val="008461E3"/>
    <w:rsid w:val="00847017"/>
    <w:rsid w:val="00856C50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1F4B"/>
    <w:rsid w:val="008E64FA"/>
    <w:rsid w:val="008F3E2F"/>
    <w:rsid w:val="00904A72"/>
    <w:rsid w:val="00904F51"/>
    <w:rsid w:val="00907AEA"/>
    <w:rsid w:val="00913CF8"/>
    <w:rsid w:val="00916E86"/>
    <w:rsid w:val="00935A68"/>
    <w:rsid w:val="00941B83"/>
    <w:rsid w:val="00945B2B"/>
    <w:rsid w:val="00946104"/>
    <w:rsid w:val="009466BC"/>
    <w:rsid w:val="009514DD"/>
    <w:rsid w:val="0095198A"/>
    <w:rsid w:val="00953938"/>
    <w:rsid w:val="009577C4"/>
    <w:rsid w:val="00965514"/>
    <w:rsid w:val="00965BB4"/>
    <w:rsid w:val="00982BAF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E78F1"/>
    <w:rsid w:val="009F0952"/>
    <w:rsid w:val="009F7784"/>
    <w:rsid w:val="00A04B00"/>
    <w:rsid w:val="00A1445A"/>
    <w:rsid w:val="00A22650"/>
    <w:rsid w:val="00A23803"/>
    <w:rsid w:val="00A3063E"/>
    <w:rsid w:val="00A33BE0"/>
    <w:rsid w:val="00A4054B"/>
    <w:rsid w:val="00A50B8B"/>
    <w:rsid w:val="00A515E0"/>
    <w:rsid w:val="00A57325"/>
    <w:rsid w:val="00A75802"/>
    <w:rsid w:val="00A83E62"/>
    <w:rsid w:val="00A90F98"/>
    <w:rsid w:val="00A92149"/>
    <w:rsid w:val="00AA2F1C"/>
    <w:rsid w:val="00AA45C7"/>
    <w:rsid w:val="00AA7223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0920"/>
    <w:rsid w:val="00B528B4"/>
    <w:rsid w:val="00B52BF2"/>
    <w:rsid w:val="00B5369B"/>
    <w:rsid w:val="00B538F5"/>
    <w:rsid w:val="00B661E3"/>
    <w:rsid w:val="00B70AFF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6100"/>
    <w:rsid w:val="00C468BF"/>
    <w:rsid w:val="00C52CE4"/>
    <w:rsid w:val="00C565DD"/>
    <w:rsid w:val="00C64A95"/>
    <w:rsid w:val="00C82B34"/>
    <w:rsid w:val="00C83594"/>
    <w:rsid w:val="00C9531D"/>
    <w:rsid w:val="00C97729"/>
    <w:rsid w:val="00CB008E"/>
    <w:rsid w:val="00CB0D95"/>
    <w:rsid w:val="00CB2DDE"/>
    <w:rsid w:val="00CC2DC8"/>
    <w:rsid w:val="00CD61B2"/>
    <w:rsid w:val="00CD7808"/>
    <w:rsid w:val="00CE2A15"/>
    <w:rsid w:val="00CF12FC"/>
    <w:rsid w:val="00CF6111"/>
    <w:rsid w:val="00D05C1E"/>
    <w:rsid w:val="00D06278"/>
    <w:rsid w:val="00D1074C"/>
    <w:rsid w:val="00D20289"/>
    <w:rsid w:val="00D2343D"/>
    <w:rsid w:val="00D278D4"/>
    <w:rsid w:val="00D42CF0"/>
    <w:rsid w:val="00D579F3"/>
    <w:rsid w:val="00D64995"/>
    <w:rsid w:val="00D65AB1"/>
    <w:rsid w:val="00D675B4"/>
    <w:rsid w:val="00D707B4"/>
    <w:rsid w:val="00D7309B"/>
    <w:rsid w:val="00D74ECF"/>
    <w:rsid w:val="00D77C8B"/>
    <w:rsid w:val="00D80EAF"/>
    <w:rsid w:val="00D8275B"/>
    <w:rsid w:val="00D83E17"/>
    <w:rsid w:val="00D84490"/>
    <w:rsid w:val="00D92C6A"/>
    <w:rsid w:val="00D934D5"/>
    <w:rsid w:val="00DA0B86"/>
    <w:rsid w:val="00DB3E61"/>
    <w:rsid w:val="00DB68BD"/>
    <w:rsid w:val="00DC7B0A"/>
    <w:rsid w:val="00DD3F3A"/>
    <w:rsid w:val="00DD500B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  <w:rsid w:val="2B308524"/>
    <w:rsid w:val="2E52040D"/>
    <w:rsid w:val="3C5C64E8"/>
    <w:rsid w:val="3C731C4B"/>
    <w:rsid w:val="57E85309"/>
    <w:rsid w:val="631B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5A5061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F5D019-8D31-495C-800D-BAB1DE4D13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2FCAE3E6-ACE8-4B80-95F1-D248BB2AB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38</TotalTime>
  <Pages>1</Pages>
  <Words>74</Words>
  <Characters>694</Characters>
  <Application>Microsoft Office Word</Application>
  <DocSecurity>0</DocSecurity>
  <Lines>5</Lines>
  <Paragraphs>1</Paragraphs>
  <ScaleCrop>false</ScaleCrop>
  <Company>ZRSBR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62</cp:revision>
  <cp:lastPrinted>2016-01-04T14:35:00Z</cp:lastPrinted>
  <dcterms:created xsi:type="dcterms:W3CDTF">2021-04-23T09:52:00Z</dcterms:created>
  <dcterms:modified xsi:type="dcterms:W3CDTF">2025-05-07T09:13:00Z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